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5C6" w:rsidRDefault="00E725C6" w:rsidP="007F5B4C">
      <w:pPr>
        <w:rPr>
          <w:b/>
        </w:rPr>
      </w:pPr>
      <w:r>
        <w:rPr>
          <w:b/>
        </w:rPr>
        <w:t xml:space="preserve">АДМИНИСТРАЦИЯ </w:t>
      </w:r>
    </w:p>
    <w:p w:rsidR="00E725C6" w:rsidRDefault="00E725C6" w:rsidP="007F5B4C">
      <w:pPr>
        <w:rPr>
          <w:b/>
        </w:rPr>
      </w:pPr>
      <w:r>
        <w:rPr>
          <w:b/>
        </w:rPr>
        <w:t>УЛЬЧСКОГО МУНИЦИПАЛЬНОГО РАЙОНА</w:t>
      </w:r>
    </w:p>
    <w:p w:rsidR="00E725C6" w:rsidRDefault="00E725C6" w:rsidP="007F5B4C">
      <w:pPr>
        <w:rPr>
          <w:b/>
        </w:rPr>
      </w:pPr>
      <w:r>
        <w:rPr>
          <w:b/>
        </w:rPr>
        <w:t>Хабаровского края</w:t>
      </w:r>
    </w:p>
    <w:p w:rsidR="00E725C6" w:rsidRDefault="00E725C6" w:rsidP="007F5B4C">
      <w:pPr>
        <w:rPr>
          <w:b/>
        </w:rPr>
      </w:pPr>
      <w:r>
        <w:rPr>
          <w:b/>
        </w:rPr>
        <w:t>ПОСТАНОВЛЕНИЕ</w:t>
      </w:r>
    </w:p>
    <w:p w:rsidR="00E725C6" w:rsidRDefault="00E725C6" w:rsidP="007F5B4C"/>
    <w:p w:rsidR="00E725C6" w:rsidRPr="007F5B4C" w:rsidRDefault="00E725C6" w:rsidP="007F5B4C">
      <w:pPr>
        <w:jc w:val="both"/>
        <w:rPr>
          <w:b/>
          <w:u w:val="single"/>
        </w:rPr>
      </w:pPr>
      <w:r w:rsidRPr="007F5B4C">
        <w:t xml:space="preserve">    </w:t>
      </w:r>
      <w:r w:rsidRPr="007F5B4C">
        <w:rPr>
          <w:u w:val="single"/>
        </w:rPr>
        <w:t>1</w:t>
      </w:r>
      <w:r>
        <w:rPr>
          <w:u w:val="single"/>
        </w:rPr>
        <w:t>8</w:t>
      </w:r>
      <w:r w:rsidRPr="007F5B4C">
        <w:rPr>
          <w:u w:val="single"/>
        </w:rPr>
        <w:t>.09.2012 № 55</w:t>
      </w:r>
      <w:r>
        <w:rPr>
          <w:u w:val="single"/>
        </w:rPr>
        <w:t>6</w:t>
      </w:r>
      <w:r w:rsidRPr="007F5B4C">
        <w:rPr>
          <w:u w:val="single"/>
        </w:rPr>
        <w:t>-па</w:t>
      </w:r>
    </w:p>
    <w:p w:rsidR="00E725C6" w:rsidRDefault="00E725C6" w:rsidP="007F5B4C">
      <w:pPr>
        <w:pStyle w:val="ConsPlusTitle"/>
        <w:widowControl/>
        <w:rPr>
          <w:b w:val="0"/>
        </w:rPr>
      </w:pPr>
      <w:r>
        <w:rPr>
          <w:b w:val="0"/>
        </w:rPr>
        <w:t xml:space="preserve">               с.Богородское</w:t>
      </w:r>
    </w:p>
    <w:p w:rsidR="00E725C6" w:rsidRDefault="00E725C6" w:rsidP="007D4281">
      <w:pPr>
        <w:ind w:left="284"/>
        <w:contextualSpacing/>
        <w:jc w:val="both"/>
      </w:pPr>
    </w:p>
    <w:p w:rsidR="00E725C6" w:rsidRDefault="00E725C6" w:rsidP="007D4281">
      <w:pPr>
        <w:ind w:left="284"/>
        <w:contextualSpacing/>
        <w:jc w:val="both"/>
      </w:pPr>
    </w:p>
    <w:p w:rsidR="00E725C6" w:rsidRDefault="00E725C6" w:rsidP="007D4281">
      <w:pPr>
        <w:ind w:left="284"/>
        <w:contextualSpacing/>
        <w:jc w:val="both"/>
      </w:pPr>
    </w:p>
    <w:p w:rsidR="00E725C6" w:rsidRDefault="00E725C6" w:rsidP="007D4281">
      <w:pPr>
        <w:ind w:left="284"/>
        <w:contextualSpacing/>
        <w:jc w:val="both"/>
      </w:pPr>
    </w:p>
    <w:p w:rsidR="00E725C6" w:rsidRDefault="00E725C6" w:rsidP="007D4281">
      <w:pPr>
        <w:ind w:left="284"/>
        <w:contextualSpacing/>
        <w:jc w:val="both"/>
      </w:pPr>
      <w:r>
        <w:t xml:space="preserve">О внесении изменений в Порядок перечисления организациям средств на возмещение убытков, связанных с применением регулируемых тарифов (цен) на тепловую энергию, поставляемую населению </w:t>
      </w:r>
    </w:p>
    <w:p w:rsidR="00E725C6" w:rsidRDefault="00E725C6" w:rsidP="007D4281">
      <w:pPr>
        <w:ind w:left="284"/>
        <w:contextualSpacing/>
        <w:jc w:val="both"/>
      </w:pPr>
    </w:p>
    <w:p w:rsidR="00E725C6" w:rsidRDefault="00E725C6" w:rsidP="007D4281">
      <w:pPr>
        <w:ind w:left="284" w:firstLine="709"/>
        <w:contextualSpacing/>
        <w:jc w:val="both"/>
      </w:pPr>
      <w:r>
        <w:t>На основании пункта 3.2 Порядка расчета возмещения убытков организациям от применения регулируемых тарифов (цен) на тепловую энергию, поставляемую населению, утвержденного постановлением Правительства Хабаровского края от 01.02.2008 № 35-пр «О возмещении убытков организациям от применения регулируемых тарифов (цен) на тепловую энергию, поставляемую населению, и предоставлении местным бюджетам субвенций из краевого бюджета для возмещения организациям убытков, связанных с применением регулируемых тарифов (цен) на тепловую энергию, поставляемую населению», в целях осуществления государственных полномочий Хабаровского края по возмещению организациям убытков, связанных с применением регулируемых тарифов (цен) на тепловую энергию, поставляемую населению</w:t>
      </w:r>
    </w:p>
    <w:p w:rsidR="00E725C6" w:rsidRDefault="00E725C6" w:rsidP="008650FD">
      <w:pPr>
        <w:ind w:left="284"/>
        <w:contextualSpacing/>
        <w:jc w:val="both"/>
      </w:pPr>
      <w:r>
        <w:t xml:space="preserve">ПОСТАНОВЛЯЮ: </w:t>
      </w:r>
    </w:p>
    <w:p w:rsidR="00E725C6" w:rsidRDefault="00E725C6" w:rsidP="00F348F1">
      <w:pPr>
        <w:ind w:left="284" w:firstLine="709"/>
        <w:contextualSpacing/>
        <w:jc w:val="both"/>
      </w:pPr>
      <w:r>
        <w:t>1. Внести в Порядок перечисления организациям средств на возмещение убытков, связанных с применением регулируемых тарифов (цен) на тепловую энергию, поставляемую населению, утвержденный постановлением администрации района от 13.09.2012 № 532 «Об утверждении Порядка перечисления организациям средств на возмещение убытков, связанных с применением регулируемых тарифов (цен) на тепловую энергию, поставляемую населению» следующие изменения:</w:t>
      </w:r>
    </w:p>
    <w:p w:rsidR="00E725C6" w:rsidRDefault="00E725C6" w:rsidP="00F348F1">
      <w:pPr>
        <w:ind w:left="284" w:firstLine="709"/>
        <w:contextualSpacing/>
        <w:jc w:val="both"/>
      </w:pPr>
      <w:r>
        <w:t>1.1. Исключить из второго абзаца пункта 12 слова «… , заверенная главой соответствующего сельского поселения…».</w:t>
      </w:r>
    </w:p>
    <w:p w:rsidR="00E725C6" w:rsidRDefault="00E725C6" w:rsidP="007D4281">
      <w:pPr>
        <w:ind w:left="284" w:firstLine="709"/>
        <w:contextualSpacing/>
        <w:jc w:val="both"/>
      </w:pPr>
      <w:r>
        <w:t>2</w:t>
      </w:r>
      <w:r w:rsidRPr="00814AE1">
        <w:t>.</w:t>
      </w:r>
      <w:r w:rsidRPr="005500AD">
        <w:t xml:space="preserve"> </w:t>
      </w:r>
      <w:r w:rsidRPr="00814AE1">
        <w:t>Контроль за исполнением постановлени</w:t>
      </w:r>
      <w:r>
        <w:t>я возложить на первого заместителя главы администрации Ульчского муниципального района Лещука А.В..</w:t>
      </w:r>
    </w:p>
    <w:p w:rsidR="00E725C6" w:rsidRPr="00814AE1" w:rsidRDefault="00E725C6" w:rsidP="007D4281">
      <w:pPr>
        <w:ind w:left="284" w:firstLine="709"/>
        <w:contextualSpacing/>
        <w:jc w:val="both"/>
      </w:pPr>
      <w:r>
        <w:t xml:space="preserve">3. </w:t>
      </w:r>
      <w:r w:rsidRPr="00814AE1">
        <w:t>Настоящее постановление вступает в силу со дня его официального опубликования.</w:t>
      </w:r>
    </w:p>
    <w:p w:rsidR="00E725C6" w:rsidRDefault="00E725C6" w:rsidP="007D428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725C6" w:rsidRDefault="00E725C6" w:rsidP="007D4281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Ю.Л.Данкан</w:t>
      </w:r>
    </w:p>
    <w:sectPr w:rsidR="00E725C6" w:rsidSect="008D3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48F1"/>
    <w:rsid w:val="00000701"/>
    <w:rsid w:val="00000DC6"/>
    <w:rsid w:val="000020B6"/>
    <w:rsid w:val="0000232E"/>
    <w:rsid w:val="00002F6F"/>
    <w:rsid w:val="000037B9"/>
    <w:rsid w:val="0000757A"/>
    <w:rsid w:val="0001047D"/>
    <w:rsid w:val="00011639"/>
    <w:rsid w:val="00011DC8"/>
    <w:rsid w:val="00013813"/>
    <w:rsid w:val="00014058"/>
    <w:rsid w:val="00015A97"/>
    <w:rsid w:val="0001609E"/>
    <w:rsid w:val="0002045C"/>
    <w:rsid w:val="00027906"/>
    <w:rsid w:val="000330DF"/>
    <w:rsid w:val="0003350A"/>
    <w:rsid w:val="000345FB"/>
    <w:rsid w:val="000413D0"/>
    <w:rsid w:val="00044B50"/>
    <w:rsid w:val="000469EA"/>
    <w:rsid w:val="00046AB9"/>
    <w:rsid w:val="00046CA1"/>
    <w:rsid w:val="000473DE"/>
    <w:rsid w:val="000477A8"/>
    <w:rsid w:val="000546C4"/>
    <w:rsid w:val="00054AC1"/>
    <w:rsid w:val="00061BAB"/>
    <w:rsid w:val="00061FEC"/>
    <w:rsid w:val="00064149"/>
    <w:rsid w:val="000653AD"/>
    <w:rsid w:val="000668F1"/>
    <w:rsid w:val="00070442"/>
    <w:rsid w:val="00073D75"/>
    <w:rsid w:val="000741EA"/>
    <w:rsid w:val="00074FF6"/>
    <w:rsid w:val="000770B0"/>
    <w:rsid w:val="00080EEE"/>
    <w:rsid w:val="00080FC0"/>
    <w:rsid w:val="00084282"/>
    <w:rsid w:val="000857F7"/>
    <w:rsid w:val="000905BD"/>
    <w:rsid w:val="00091D8F"/>
    <w:rsid w:val="000922B9"/>
    <w:rsid w:val="00094666"/>
    <w:rsid w:val="0009557E"/>
    <w:rsid w:val="00097124"/>
    <w:rsid w:val="000A38BE"/>
    <w:rsid w:val="000A3D4F"/>
    <w:rsid w:val="000B0C55"/>
    <w:rsid w:val="000B1802"/>
    <w:rsid w:val="000B1949"/>
    <w:rsid w:val="000B2206"/>
    <w:rsid w:val="000B61EC"/>
    <w:rsid w:val="000B6FFF"/>
    <w:rsid w:val="000C2A6C"/>
    <w:rsid w:val="000C34AE"/>
    <w:rsid w:val="000C3C7B"/>
    <w:rsid w:val="000C599C"/>
    <w:rsid w:val="000D0784"/>
    <w:rsid w:val="000D579B"/>
    <w:rsid w:val="000D6898"/>
    <w:rsid w:val="000D74DD"/>
    <w:rsid w:val="000D7E4A"/>
    <w:rsid w:val="000E1C1B"/>
    <w:rsid w:val="000E2885"/>
    <w:rsid w:val="000E350A"/>
    <w:rsid w:val="000E72E3"/>
    <w:rsid w:val="000E770B"/>
    <w:rsid w:val="000F18CB"/>
    <w:rsid w:val="000F6DA6"/>
    <w:rsid w:val="00100F57"/>
    <w:rsid w:val="00101CB4"/>
    <w:rsid w:val="001027A5"/>
    <w:rsid w:val="00106AFD"/>
    <w:rsid w:val="00110F1A"/>
    <w:rsid w:val="001115D7"/>
    <w:rsid w:val="00111C6D"/>
    <w:rsid w:val="001121E0"/>
    <w:rsid w:val="00115F5D"/>
    <w:rsid w:val="00117526"/>
    <w:rsid w:val="001210ED"/>
    <w:rsid w:val="0012584A"/>
    <w:rsid w:val="00126B32"/>
    <w:rsid w:val="0013173A"/>
    <w:rsid w:val="00134266"/>
    <w:rsid w:val="001343FA"/>
    <w:rsid w:val="00134D03"/>
    <w:rsid w:val="0013578A"/>
    <w:rsid w:val="00136C9E"/>
    <w:rsid w:val="0014275E"/>
    <w:rsid w:val="00142CEB"/>
    <w:rsid w:val="00143B68"/>
    <w:rsid w:val="00144315"/>
    <w:rsid w:val="00144D28"/>
    <w:rsid w:val="00147E9E"/>
    <w:rsid w:val="0015316A"/>
    <w:rsid w:val="00153CE2"/>
    <w:rsid w:val="0015411D"/>
    <w:rsid w:val="0015451F"/>
    <w:rsid w:val="001551CD"/>
    <w:rsid w:val="00155D4A"/>
    <w:rsid w:val="00156FA6"/>
    <w:rsid w:val="00157269"/>
    <w:rsid w:val="001578A5"/>
    <w:rsid w:val="00160771"/>
    <w:rsid w:val="00160AD6"/>
    <w:rsid w:val="001610A4"/>
    <w:rsid w:val="0016351B"/>
    <w:rsid w:val="00164907"/>
    <w:rsid w:val="00165352"/>
    <w:rsid w:val="00166180"/>
    <w:rsid w:val="00167438"/>
    <w:rsid w:val="00170EAE"/>
    <w:rsid w:val="001726AA"/>
    <w:rsid w:val="00173CF0"/>
    <w:rsid w:val="001769E9"/>
    <w:rsid w:val="00176E4F"/>
    <w:rsid w:val="00177BEA"/>
    <w:rsid w:val="0018082F"/>
    <w:rsid w:val="00182682"/>
    <w:rsid w:val="00186DA1"/>
    <w:rsid w:val="00190455"/>
    <w:rsid w:val="0019531E"/>
    <w:rsid w:val="00195710"/>
    <w:rsid w:val="001975CE"/>
    <w:rsid w:val="00197B1D"/>
    <w:rsid w:val="001A153A"/>
    <w:rsid w:val="001A3F86"/>
    <w:rsid w:val="001A6286"/>
    <w:rsid w:val="001A79F1"/>
    <w:rsid w:val="001B2E08"/>
    <w:rsid w:val="001B4B23"/>
    <w:rsid w:val="001B5578"/>
    <w:rsid w:val="001B67BF"/>
    <w:rsid w:val="001B7DD5"/>
    <w:rsid w:val="001C16FF"/>
    <w:rsid w:val="001C19F6"/>
    <w:rsid w:val="001C2388"/>
    <w:rsid w:val="001C6ACF"/>
    <w:rsid w:val="001C7185"/>
    <w:rsid w:val="001C727B"/>
    <w:rsid w:val="001C74B7"/>
    <w:rsid w:val="001D1E6B"/>
    <w:rsid w:val="001D1F5B"/>
    <w:rsid w:val="001D22DC"/>
    <w:rsid w:val="001D3237"/>
    <w:rsid w:val="001D3CCE"/>
    <w:rsid w:val="001D4A1C"/>
    <w:rsid w:val="001D7108"/>
    <w:rsid w:val="001D725C"/>
    <w:rsid w:val="001E09D7"/>
    <w:rsid w:val="001E2D27"/>
    <w:rsid w:val="001E39F4"/>
    <w:rsid w:val="001E6DB5"/>
    <w:rsid w:val="001F218E"/>
    <w:rsid w:val="001F5285"/>
    <w:rsid w:val="001F7EB0"/>
    <w:rsid w:val="00202463"/>
    <w:rsid w:val="0020307F"/>
    <w:rsid w:val="002042A9"/>
    <w:rsid w:val="002045FA"/>
    <w:rsid w:val="0020747B"/>
    <w:rsid w:val="002111C1"/>
    <w:rsid w:val="0021443D"/>
    <w:rsid w:val="0021694B"/>
    <w:rsid w:val="00221545"/>
    <w:rsid w:val="00222018"/>
    <w:rsid w:val="00222F13"/>
    <w:rsid w:val="00223BBD"/>
    <w:rsid w:val="00224145"/>
    <w:rsid w:val="00224DC3"/>
    <w:rsid w:val="002254A7"/>
    <w:rsid w:val="00227697"/>
    <w:rsid w:val="002352F3"/>
    <w:rsid w:val="00236E67"/>
    <w:rsid w:val="00237666"/>
    <w:rsid w:val="00242675"/>
    <w:rsid w:val="00245AEA"/>
    <w:rsid w:val="00246CF1"/>
    <w:rsid w:val="002508C8"/>
    <w:rsid w:val="00250992"/>
    <w:rsid w:val="00251CFB"/>
    <w:rsid w:val="00252993"/>
    <w:rsid w:val="00253AF8"/>
    <w:rsid w:val="00255CA5"/>
    <w:rsid w:val="00261C26"/>
    <w:rsid w:val="00262EF0"/>
    <w:rsid w:val="00264CDC"/>
    <w:rsid w:val="002667A4"/>
    <w:rsid w:val="00267084"/>
    <w:rsid w:val="002674A6"/>
    <w:rsid w:val="00272485"/>
    <w:rsid w:val="00273AD4"/>
    <w:rsid w:val="00273E0C"/>
    <w:rsid w:val="00274A73"/>
    <w:rsid w:val="00274B8C"/>
    <w:rsid w:val="00275281"/>
    <w:rsid w:val="0027611A"/>
    <w:rsid w:val="0027683B"/>
    <w:rsid w:val="002821CF"/>
    <w:rsid w:val="00285BCB"/>
    <w:rsid w:val="0028686C"/>
    <w:rsid w:val="0028728A"/>
    <w:rsid w:val="00293BAF"/>
    <w:rsid w:val="00294D14"/>
    <w:rsid w:val="00295EFA"/>
    <w:rsid w:val="002A0A73"/>
    <w:rsid w:val="002A2208"/>
    <w:rsid w:val="002A3C1F"/>
    <w:rsid w:val="002A4E9E"/>
    <w:rsid w:val="002A4FAB"/>
    <w:rsid w:val="002B2EF6"/>
    <w:rsid w:val="002B36B0"/>
    <w:rsid w:val="002B4641"/>
    <w:rsid w:val="002B4811"/>
    <w:rsid w:val="002B59FB"/>
    <w:rsid w:val="002B650A"/>
    <w:rsid w:val="002B7128"/>
    <w:rsid w:val="002B71A4"/>
    <w:rsid w:val="002C09DE"/>
    <w:rsid w:val="002C1D0E"/>
    <w:rsid w:val="002C3B0B"/>
    <w:rsid w:val="002C55C9"/>
    <w:rsid w:val="002C7D80"/>
    <w:rsid w:val="002D0A08"/>
    <w:rsid w:val="002D1275"/>
    <w:rsid w:val="002D3925"/>
    <w:rsid w:val="002D4008"/>
    <w:rsid w:val="002D41AE"/>
    <w:rsid w:val="002D577D"/>
    <w:rsid w:val="002E202B"/>
    <w:rsid w:val="002E4C46"/>
    <w:rsid w:val="002E7C33"/>
    <w:rsid w:val="002F54FB"/>
    <w:rsid w:val="002F5DFA"/>
    <w:rsid w:val="002F5E8E"/>
    <w:rsid w:val="002F768B"/>
    <w:rsid w:val="002F76CD"/>
    <w:rsid w:val="00302FE8"/>
    <w:rsid w:val="00303017"/>
    <w:rsid w:val="0030471B"/>
    <w:rsid w:val="00304C06"/>
    <w:rsid w:val="003053FB"/>
    <w:rsid w:val="0030546F"/>
    <w:rsid w:val="0031005A"/>
    <w:rsid w:val="003105DF"/>
    <w:rsid w:val="003137C2"/>
    <w:rsid w:val="00313FDC"/>
    <w:rsid w:val="00323872"/>
    <w:rsid w:val="00323939"/>
    <w:rsid w:val="00323D3D"/>
    <w:rsid w:val="0032406C"/>
    <w:rsid w:val="00326F0D"/>
    <w:rsid w:val="00333712"/>
    <w:rsid w:val="00333EE9"/>
    <w:rsid w:val="00334451"/>
    <w:rsid w:val="00335A6B"/>
    <w:rsid w:val="00336066"/>
    <w:rsid w:val="00341D25"/>
    <w:rsid w:val="00345387"/>
    <w:rsid w:val="00346A33"/>
    <w:rsid w:val="00350EAA"/>
    <w:rsid w:val="00351658"/>
    <w:rsid w:val="00351E64"/>
    <w:rsid w:val="0035695A"/>
    <w:rsid w:val="003614ED"/>
    <w:rsid w:val="00361CD1"/>
    <w:rsid w:val="00362F5E"/>
    <w:rsid w:val="00365854"/>
    <w:rsid w:val="0036787A"/>
    <w:rsid w:val="00367991"/>
    <w:rsid w:val="00370214"/>
    <w:rsid w:val="003702E3"/>
    <w:rsid w:val="00370430"/>
    <w:rsid w:val="00371915"/>
    <w:rsid w:val="00372BCE"/>
    <w:rsid w:val="00372DA9"/>
    <w:rsid w:val="00375C3C"/>
    <w:rsid w:val="00375F0B"/>
    <w:rsid w:val="00376553"/>
    <w:rsid w:val="00376B7A"/>
    <w:rsid w:val="003772A0"/>
    <w:rsid w:val="0038239F"/>
    <w:rsid w:val="00384127"/>
    <w:rsid w:val="00386A9D"/>
    <w:rsid w:val="003904B0"/>
    <w:rsid w:val="00390509"/>
    <w:rsid w:val="00394AF7"/>
    <w:rsid w:val="00396A79"/>
    <w:rsid w:val="00397893"/>
    <w:rsid w:val="00397E1F"/>
    <w:rsid w:val="003A4EDE"/>
    <w:rsid w:val="003A54E4"/>
    <w:rsid w:val="003B0E14"/>
    <w:rsid w:val="003B16BE"/>
    <w:rsid w:val="003B2DCC"/>
    <w:rsid w:val="003C0398"/>
    <w:rsid w:val="003C3225"/>
    <w:rsid w:val="003C4BA7"/>
    <w:rsid w:val="003D0A5A"/>
    <w:rsid w:val="003D3777"/>
    <w:rsid w:val="003D4243"/>
    <w:rsid w:val="003D4FB7"/>
    <w:rsid w:val="003D5212"/>
    <w:rsid w:val="003D5F30"/>
    <w:rsid w:val="003D6D55"/>
    <w:rsid w:val="003E1559"/>
    <w:rsid w:val="003E3FF3"/>
    <w:rsid w:val="003E5E18"/>
    <w:rsid w:val="003E5F89"/>
    <w:rsid w:val="003E6F45"/>
    <w:rsid w:val="003F00D8"/>
    <w:rsid w:val="003F02F1"/>
    <w:rsid w:val="003F081F"/>
    <w:rsid w:val="003F4BBD"/>
    <w:rsid w:val="003F4CBA"/>
    <w:rsid w:val="003F5985"/>
    <w:rsid w:val="00401D0A"/>
    <w:rsid w:val="00410825"/>
    <w:rsid w:val="004136E3"/>
    <w:rsid w:val="00415993"/>
    <w:rsid w:val="004164D1"/>
    <w:rsid w:val="00417C5F"/>
    <w:rsid w:val="00420CB7"/>
    <w:rsid w:val="004234F2"/>
    <w:rsid w:val="0042407B"/>
    <w:rsid w:val="00424FBB"/>
    <w:rsid w:val="0042608A"/>
    <w:rsid w:val="00430008"/>
    <w:rsid w:val="00432E76"/>
    <w:rsid w:val="00436873"/>
    <w:rsid w:val="00436B69"/>
    <w:rsid w:val="0044002D"/>
    <w:rsid w:val="004405CA"/>
    <w:rsid w:val="004434D6"/>
    <w:rsid w:val="00447C21"/>
    <w:rsid w:val="00453BF7"/>
    <w:rsid w:val="004558C7"/>
    <w:rsid w:val="00456AFF"/>
    <w:rsid w:val="00461690"/>
    <w:rsid w:val="00463D9C"/>
    <w:rsid w:val="00465D8C"/>
    <w:rsid w:val="00466E3A"/>
    <w:rsid w:val="00470007"/>
    <w:rsid w:val="00470F0E"/>
    <w:rsid w:val="00471CC0"/>
    <w:rsid w:val="00472205"/>
    <w:rsid w:val="00473A56"/>
    <w:rsid w:val="00474E72"/>
    <w:rsid w:val="00477CD8"/>
    <w:rsid w:val="00481A75"/>
    <w:rsid w:val="00482172"/>
    <w:rsid w:val="00483839"/>
    <w:rsid w:val="00483890"/>
    <w:rsid w:val="00483B51"/>
    <w:rsid w:val="00484CE9"/>
    <w:rsid w:val="004879A2"/>
    <w:rsid w:val="004901C1"/>
    <w:rsid w:val="0049409C"/>
    <w:rsid w:val="004975E9"/>
    <w:rsid w:val="00497B08"/>
    <w:rsid w:val="004A0190"/>
    <w:rsid w:val="004A04D6"/>
    <w:rsid w:val="004A079A"/>
    <w:rsid w:val="004A1E9B"/>
    <w:rsid w:val="004A2FE6"/>
    <w:rsid w:val="004A7920"/>
    <w:rsid w:val="004A7C4D"/>
    <w:rsid w:val="004B1A20"/>
    <w:rsid w:val="004B232A"/>
    <w:rsid w:val="004B3C75"/>
    <w:rsid w:val="004B3C9C"/>
    <w:rsid w:val="004C0041"/>
    <w:rsid w:val="004C09F5"/>
    <w:rsid w:val="004C1039"/>
    <w:rsid w:val="004C19D0"/>
    <w:rsid w:val="004C1CEE"/>
    <w:rsid w:val="004C1E94"/>
    <w:rsid w:val="004C6BE8"/>
    <w:rsid w:val="004C7895"/>
    <w:rsid w:val="004D047A"/>
    <w:rsid w:val="004D09E3"/>
    <w:rsid w:val="004D0EFA"/>
    <w:rsid w:val="004D16B4"/>
    <w:rsid w:val="004D1AE7"/>
    <w:rsid w:val="004D1F25"/>
    <w:rsid w:val="004D3E62"/>
    <w:rsid w:val="004D6914"/>
    <w:rsid w:val="004D6C07"/>
    <w:rsid w:val="004E093F"/>
    <w:rsid w:val="004E1DB3"/>
    <w:rsid w:val="004E1E9D"/>
    <w:rsid w:val="004E397E"/>
    <w:rsid w:val="004E4549"/>
    <w:rsid w:val="004E4D43"/>
    <w:rsid w:val="004E4F87"/>
    <w:rsid w:val="004E5321"/>
    <w:rsid w:val="004F0D96"/>
    <w:rsid w:val="004F1127"/>
    <w:rsid w:val="004F14A5"/>
    <w:rsid w:val="004F1AF3"/>
    <w:rsid w:val="004F2717"/>
    <w:rsid w:val="004F3D7B"/>
    <w:rsid w:val="004F78C6"/>
    <w:rsid w:val="0050037B"/>
    <w:rsid w:val="005038EB"/>
    <w:rsid w:val="00505798"/>
    <w:rsid w:val="00507FA7"/>
    <w:rsid w:val="00511B99"/>
    <w:rsid w:val="005120AD"/>
    <w:rsid w:val="00512185"/>
    <w:rsid w:val="0051522E"/>
    <w:rsid w:val="00516618"/>
    <w:rsid w:val="0051665E"/>
    <w:rsid w:val="0051680A"/>
    <w:rsid w:val="00516930"/>
    <w:rsid w:val="00516950"/>
    <w:rsid w:val="005229C1"/>
    <w:rsid w:val="0053212B"/>
    <w:rsid w:val="005338D8"/>
    <w:rsid w:val="00534105"/>
    <w:rsid w:val="005346C6"/>
    <w:rsid w:val="005358B9"/>
    <w:rsid w:val="005430AF"/>
    <w:rsid w:val="005447D6"/>
    <w:rsid w:val="005500AD"/>
    <w:rsid w:val="00551818"/>
    <w:rsid w:val="00554171"/>
    <w:rsid w:val="005609BF"/>
    <w:rsid w:val="0056116E"/>
    <w:rsid w:val="00561317"/>
    <w:rsid w:val="00563B29"/>
    <w:rsid w:val="00566273"/>
    <w:rsid w:val="00570A0C"/>
    <w:rsid w:val="0057147D"/>
    <w:rsid w:val="00572FD9"/>
    <w:rsid w:val="0057339B"/>
    <w:rsid w:val="00574714"/>
    <w:rsid w:val="005751B7"/>
    <w:rsid w:val="00575F29"/>
    <w:rsid w:val="00577EDE"/>
    <w:rsid w:val="005814E9"/>
    <w:rsid w:val="00581C1A"/>
    <w:rsid w:val="0058577F"/>
    <w:rsid w:val="005858FA"/>
    <w:rsid w:val="00586B1F"/>
    <w:rsid w:val="0058704D"/>
    <w:rsid w:val="00592F56"/>
    <w:rsid w:val="00594DE2"/>
    <w:rsid w:val="00596077"/>
    <w:rsid w:val="005972E5"/>
    <w:rsid w:val="005A14E9"/>
    <w:rsid w:val="005A1934"/>
    <w:rsid w:val="005A21BE"/>
    <w:rsid w:val="005A39A2"/>
    <w:rsid w:val="005A4CC6"/>
    <w:rsid w:val="005A7510"/>
    <w:rsid w:val="005B2097"/>
    <w:rsid w:val="005B2CBC"/>
    <w:rsid w:val="005B2E93"/>
    <w:rsid w:val="005B3CE5"/>
    <w:rsid w:val="005B3D3A"/>
    <w:rsid w:val="005B5257"/>
    <w:rsid w:val="005C081F"/>
    <w:rsid w:val="005C1866"/>
    <w:rsid w:val="005C27BE"/>
    <w:rsid w:val="005C3548"/>
    <w:rsid w:val="005C4F75"/>
    <w:rsid w:val="005C5E2F"/>
    <w:rsid w:val="005C6806"/>
    <w:rsid w:val="005D0564"/>
    <w:rsid w:val="005D2C15"/>
    <w:rsid w:val="005D7B46"/>
    <w:rsid w:val="005E2146"/>
    <w:rsid w:val="005E7046"/>
    <w:rsid w:val="005E7BC0"/>
    <w:rsid w:val="005E7E92"/>
    <w:rsid w:val="005F25D7"/>
    <w:rsid w:val="005F6E56"/>
    <w:rsid w:val="005F70A6"/>
    <w:rsid w:val="005F7208"/>
    <w:rsid w:val="005F7538"/>
    <w:rsid w:val="00602834"/>
    <w:rsid w:val="00602C9A"/>
    <w:rsid w:val="0060707F"/>
    <w:rsid w:val="00610164"/>
    <w:rsid w:val="00612F85"/>
    <w:rsid w:val="00614DF2"/>
    <w:rsid w:val="00615858"/>
    <w:rsid w:val="00615D1E"/>
    <w:rsid w:val="00616109"/>
    <w:rsid w:val="00620462"/>
    <w:rsid w:val="006242D4"/>
    <w:rsid w:val="00625C9E"/>
    <w:rsid w:val="006267F6"/>
    <w:rsid w:val="00626E52"/>
    <w:rsid w:val="00627066"/>
    <w:rsid w:val="00631B9A"/>
    <w:rsid w:val="00631EF6"/>
    <w:rsid w:val="00632372"/>
    <w:rsid w:val="00632A47"/>
    <w:rsid w:val="006363C9"/>
    <w:rsid w:val="00637224"/>
    <w:rsid w:val="00642077"/>
    <w:rsid w:val="00645818"/>
    <w:rsid w:val="00650E60"/>
    <w:rsid w:val="00651044"/>
    <w:rsid w:val="00651813"/>
    <w:rsid w:val="00652664"/>
    <w:rsid w:val="00653875"/>
    <w:rsid w:val="0065513F"/>
    <w:rsid w:val="00656241"/>
    <w:rsid w:val="006576BB"/>
    <w:rsid w:val="0066032C"/>
    <w:rsid w:val="006616AC"/>
    <w:rsid w:val="00661C38"/>
    <w:rsid w:val="006675E9"/>
    <w:rsid w:val="00670E5B"/>
    <w:rsid w:val="00671661"/>
    <w:rsid w:val="00671EFD"/>
    <w:rsid w:val="006734E7"/>
    <w:rsid w:val="006761BC"/>
    <w:rsid w:val="00677B8E"/>
    <w:rsid w:val="00677E3A"/>
    <w:rsid w:val="006815B9"/>
    <w:rsid w:val="00681929"/>
    <w:rsid w:val="00681BC0"/>
    <w:rsid w:val="00681DD9"/>
    <w:rsid w:val="00682D26"/>
    <w:rsid w:val="00687B16"/>
    <w:rsid w:val="00687D73"/>
    <w:rsid w:val="00690E97"/>
    <w:rsid w:val="00692439"/>
    <w:rsid w:val="0069313D"/>
    <w:rsid w:val="00694138"/>
    <w:rsid w:val="006A0059"/>
    <w:rsid w:val="006A0B05"/>
    <w:rsid w:val="006A1156"/>
    <w:rsid w:val="006A1BD6"/>
    <w:rsid w:val="006A39BC"/>
    <w:rsid w:val="006A3C03"/>
    <w:rsid w:val="006A545B"/>
    <w:rsid w:val="006A67B7"/>
    <w:rsid w:val="006A6AD8"/>
    <w:rsid w:val="006A7540"/>
    <w:rsid w:val="006A75E4"/>
    <w:rsid w:val="006B0297"/>
    <w:rsid w:val="006B122D"/>
    <w:rsid w:val="006B2BEC"/>
    <w:rsid w:val="006C1F52"/>
    <w:rsid w:val="006C24D0"/>
    <w:rsid w:val="006C3883"/>
    <w:rsid w:val="006C451F"/>
    <w:rsid w:val="006C4862"/>
    <w:rsid w:val="006C48D4"/>
    <w:rsid w:val="006C6984"/>
    <w:rsid w:val="006D0FD0"/>
    <w:rsid w:val="006D16E1"/>
    <w:rsid w:val="006D4691"/>
    <w:rsid w:val="006D5ED4"/>
    <w:rsid w:val="006E4D3E"/>
    <w:rsid w:val="006E75EF"/>
    <w:rsid w:val="006F181E"/>
    <w:rsid w:val="006F24AF"/>
    <w:rsid w:val="006F310F"/>
    <w:rsid w:val="006F38DE"/>
    <w:rsid w:val="006F5E36"/>
    <w:rsid w:val="006F6A0D"/>
    <w:rsid w:val="006F7E98"/>
    <w:rsid w:val="00700B07"/>
    <w:rsid w:val="00702EA0"/>
    <w:rsid w:val="0070555D"/>
    <w:rsid w:val="00705EEB"/>
    <w:rsid w:val="007072A5"/>
    <w:rsid w:val="00712A74"/>
    <w:rsid w:val="00716280"/>
    <w:rsid w:val="00716683"/>
    <w:rsid w:val="007170A5"/>
    <w:rsid w:val="0071738B"/>
    <w:rsid w:val="00720164"/>
    <w:rsid w:val="00720B27"/>
    <w:rsid w:val="00722262"/>
    <w:rsid w:val="007224A1"/>
    <w:rsid w:val="00724079"/>
    <w:rsid w:val="007302B2"/>
    <w:rsid w:val="00737CCF"/>
    <w:rsid w:val="00741515"/>
    <w:rsid w:val="00753419"/>
    <w:rsid w:val="00753540"/>
    <w:rsid w:val="00755EC8"/>
    <w:rsid w:val="00756E2A"/>
    <w:rsid w:val="00757D5B"/>
    <w:rsid w:val="007636B3"/>
    <w:rsid w:val="00763A1A"/>
    <w:rsid w:val="00764C9C"/>
    <w:rsid w:val="00765E48"/>
    <w:rsid w:val="007666FD"/>
    <w:rsid w:val="0076744B"/>
    <w:rsid w:val="0076782C"/>
    <w:rsid w:val="00770D23"/>
    <w:rsid w:val="00770F6C"/>
    <w:rsid w:val="00776DA1"/>
    <w:rsid w:val="00777D88"/>
    <w:rsid w:val="007828BA"/>
    <w:rsid w:val="0078298C"/>
    <w:rsid w:val="0078794E"/>
    <w:rsid w:val="00787A5A"/>
    <w:rsid w:val="00790385"/>
    <w:rsid w:val="00790EB1"/>
    <w:rsid w:val="00792B8B"/>
    <w:rsid w:val="0079523E"/>
    <w:rsid w:val="00796180"/>
    <w:rsid w:val="007973DD"/>
    <w:rsid w:val="007A271B"/>
    <w:rsid w:val="007A30BB"/>
    <w:rsid w:val="007A4AA0"/>
    <w:rsid w:val="007A6C71"/>
    <w:rsid w:val="007A6F33"/>
    <w:rsid w:val="007A754F"/>
    <w:rsid w:val="007B4FF0"/>
    <w:rsid w:val="007B6AEC"/>
    <w:rsid w:val="007C094B"/>
    <w:rsid w:val="007C206F"/>
    <w:rsid w:val="007C39F1"/>
    <w:rsid w:val="007C4A45"/>
    <w:rsid w:val="007C4C5C"/>
    <w:rsid w:val="007C6623"/>
    <w:rsid w:val="007C6FC9"/>
    <w:rsid w:val="007C7D57"/>
    <w:rsid w:val="007D092A"/>
    <w:rsid w:val="007D2267"/>
    <w:rsid w:val="007D41B9"/>
    <w:rsid w:val="007D4281"/>
    <w:rsid w:val="007E09D9"/>
    <w:rsid w:val="007E2543"/>
    <w:rsid w:val="007E2BCE"/>
    <w:rsid w:val="007E3916"/>
    <w:rsid w:val="007E459C"/>
    <w:rsid w:val="007E5B9B"/>
    <w:rsid w:val="007E5E99"/>
    <w:rsid w:val="007E7521"/>
    <w:rsid w:val="007F02DA"/>
    <w:rsid w:val="007F0877"/>
    <w:rsid w:val="007F0C79"/>
    <w:rsid w:val="007F155A"/>
    <w:rsid w:val="007F5B4C"/>
    <w:rsid w:val="007F5B85"/>
    <w:rsid w:val="007F629B"/>
    <w:rsid w:val="007F6701"/>
    <w:rsid w:val="007F78B9"/>
    <w:rsid w:val="0080151C"/>
    <w:rsid w:val="00801C6E"/>
    <w:rsid w:val="00803C75"/>
    <w:rsid w:val="00804587"/>
    <w:rsid w:val="00805A9D"/>
    <w:rsid w:val="00806594"/>
    <w:rsid w:val="00806D0B"/>
    <w:rsid w:val="0081237C"/>
    <w:rsid w:val="0081404E"/>
    <w:rsid w:val="008142AF"/>
    <w:rsid w:val="0081472A"/>
    <w:rsid w:val="00814AE1"/>
    <w:rsid w:val="00817F4C"/>
    <w:rsid w:val="008216B0"/>
    <w:rsid w:val="008239DA"/>
    <w:rsid w:val="00824140"/>
    <w:rsid w:val="008268CA"/>
    <w:rsid w:val="0082778F"/>
    <w:rsid w:val="008308B7"/>
    <w:rsid w:val="00830FD0"/>
    <w:rsid w:val="00832203"/>
    <w:rsid w:val="00834AAC"/>
    <w:rsid w:val="00835021"/>
    <w:rsid w:val="0084104E"/>
    <w:rsid w:val="00841777"/>
    <w:rsid w:val="00841DC2"/>
    <w:rsid w:val="00845ACB"/>
    <w:rsid w:val="008477D9"/>
    <w:rsid w:val="00851E18"/>
    <w:rsid w:val="00854062"/>
    <w:rsid w:val="008561BF"/>
    <w:rsid w:val="00857AF4"/>
    <w:rsid w:val="0086178E"/>
    <w:rsid w:val="00862AED"/>
    <w:rsid w:val="00862D2F"/>
    <w:rsid w:val="00864888"/>
    <w:rsid w:val="008650FD"/>
    <w:rsid w:val="00865477"/>
    <w:rsid w:val="00866A38"/>
    <w:rsid w:val="0087187E"/>
    <w:rsid w:val="008872F5"/>
    <w:rsid w:val="00887FAA"/>
    <w:rsid w:val="008917E3"/>
    <w:rsid w:val="0089261C"/>
    <w:rsid w:val="00893FE1"/>
    <w:rsid w:val="0089497E"/>
    <w:rsid w:val="008956D5"/>
    <w:rsid w:val="00896E35"/>
    <w:rsid w:val="008A1FDA"/>
    <w:rsid w:val="008A277F"/>
    <w:rsid w:val="008A2CD9"/>
    <w:rsid w:val="008A2CDF"/>
    <w:rsid w:val="008A5BCE"/>
    <w:rsid w:val="008A777E"/>
    <w:rsid w:val="008B04A1"/>
    <w:rsid w:val="008B0DCB"/>
    <w:rsid w:val="008B33E0"/>
    <w:rsid w:val="008B3464"/>
    <w:rsid w:val="008B489C"/>
    <w:rsid w:val="008B54E5"/>
    <w:rsid w:val="008B558F"/>
    <w:rsid w:val="008B6179"/>
    <w:rsid w:val="008B7162"/>
    <w:rsid w:val="008B73A4"/>
    <w:rsid w:val="008C29D6"/>
    <w:rsid w:val="008C300F"/>
    <w:rsid w:val="008C6AD0"/>
    <w:rsid w:val="008C709B"/>
    <w:rsid w:val="008C7335"/>
    <w:rsid w:val="008C7AC4"/>
    <w:rsid w:val="008D00D9"/>
    <w:rsid w:val="008D18E1"/>
    <w:rsid w:val="008D2CD8"/>
    <w:rsid w:val="008D31AF"/>
    <w:rsid w:val="008D5F98"/>
    <w:rsid w:val="008D6AA4"/>
    <w:rsid w:val="008D712E"/>
    <w:rsid w:val="008D7A44"/>
    <w:rsid w:val="008E04AC"/>
    <w:rsid w:val="008E0925"/>
    <w:rsid w:val="008E1254"/>
    <w:rsid w:val="008E2859"/>
    <w:rsid w:val="008E2BDA"/>
    <w:rsid w:val="008E32B8"/>
    <w:rsid w:val="008E3F88"/>
    <w:rsid w:val="008E5C06"/>
    <w:rsid w:val="008E5C74"/>
    <w:rsid w:val="008E611B"/>
    <w:rsid w:val="008E6A92"/>
    <w:rsid w:val="008E6E4B"/>
    <w:rsid w:val="008E7D98"/>
    <w:rsid w:val="008F1180"/>
    <w:rsid w:val="008F11C5"/>
    <w:rsid w:val="008F18F4"/>
    <w:rsid w:val="008F39FA"/>
    <w:rsid w:val="008F7C26"/>
    <w:rsid w:val="00901067"/>
    <w:rsid w:val="0090247D"/>
    <w:rsid w:val="00902936"/>
    <w:rsid w:val="00904194"/>
    <w:rsid w:val="0090557B"/>
    <w:rsid w:val="00906C17"/>
    <w:rsid w:val="00906FD0"/>
    <w:rsid w:val="00907812"/>
    <w:rsid w:val="00907A82"/>
    <w:rsid w:val="00907FDD"/>
    <w:rsid w:val="0091064B"/>
    <w:rsid w:val="0091156D"/>
    <w:rsid w:val="0091536F"/>
    <w:rsid w:val="00915650"/>
    <w:rsid w:val="00916403"/>
    <w:rsid w:val="00916E5B"/>
    <w:rsid w:val="00917412"/>
    <w:rsid w:val="00920040"/>
    <w:rsid w:val="00921DD6"/>
    <w:rsid w:val="0092449E"/>
    <w:rsid w:val="00924801"/>
    <w:rsid w:val="00925F33"/>
    <w:rsid w:val="00926569"/>
    <w:rsid w:val="00926E3B"/>
    <w:rsid w:val="009273AB"/>
    <w:rsid w:val="009318E0"/>
    <w:rsid w:val="00932133"/>
    <w:rsid w:val="009324F3"/>
    <w:rsid w:val="009378F6"/>
    <w:rsid w:val="009379E0"/>
    <w:rsid w:val="009427E6"/>
    <w:rsid w:val="00942DDC"/>
    <w:rsid w:val="00944E1C"/>
    <w:rsid w:val="009454CE"/>
    <w:rsid w:val="00945C0B"/>
    <w:rsid w:val="00945D4A"/>
    <w:rsid w:val="0094746A"/>
    <w:rsid w:val="0095012D"/>
    <w:rsid w:val="009519FD"/>
    <w:rsid w:val="00952136"/>
    <w:rsid w:val="009536EC"/>
    <w:rsid w:val="0095638B"/>
    <w:rsid w:val="00962A1E"/>
    <w:rsid w:val="00964FD0"/>
    <w:rsid w:val="00965301"/>
    <w:rsid w:val="0096561C"/>
    <w:rsid w:val="009658AE"/>
    <w:rsid w:val="00965DD5"/>
    <w:rsid w:val="00967381"/>
    <w:rsid w:val="00970BC7"/>
    <w:rsid w:val="00973601"/>
    <w:rsid w:val="00976378"/>
    <w:rsid w:val="009867EB"/>
    <w:rsid w:val="0098689E"/>
    <w:rsid w:val="00990F33"/>
    <w:rsid w:val="00994917"/>
    <w:rsid w:val="009973DD"/>
    <w:rsid w:val="009A0FC3"/>
    <w:rsid w:val="009A314E"/>
    <w:rsid w:val="009A335C"/>
    <w:rsid w:val="009A6EB2"/>
    <w:rsid w:val="009A77F3"/>
    <w:rsid w:val="009B2F65"/>
    <w:rsid w:val="009B7B3B"/>
    <w:rsid w:val="009B7DED"/>
    <w:rsid w:val="009C1477"/>
    <w:rsid w:val="009C21DC"/>
    <w:rsid w:val="009C3695"/>
    <w:rsid w:val="009C7854"/>
    <w:rsid w:val="009D0E29"/>
    <w:rsid w:val="009D160F"/>
    <w:rsid w:val="009D5CFB"/>
    <w:rsid w:val="009D6892"/>
    <w:rsid w:val="009D6FC5"/>
    <w:rsid w:val="009D7B3C"/>
    <w:rsid w:val="009D7C2B"/>
    <w:rsid w:val="009E1474"/>
    <w:rsid w:val="009E19C4"/>
    <w:rsid w:val="009E261E"/>
    <w:rsid w:val="009E355B"/>
    <w:rsid w:val="009E36C8"/>
    <w:rsid w:val="009E5B58"/>
    <w:rsid w:val="009E6D42"/>
    <w:rsid w:val="009E7E4F"/>
    <w:rsid w:val="009F0401"/>
    <w:rsid w:val="009F0E33"/>
    <w:rsid w:val="009F2372"/>
    <w:rsid w:val="009F2C17"/>
    <w:rsid w:val="009F3D45"/>
    <w:rsid w:val="009F3E71"/>
    <w:rsid w:val="009F4983"/>
    <w:rsid w:val="009F587B"/>
    <w:rsid w:val="00A022B5"/>
    <w:rsid w:val="00A102EB"/>
    <w:rsid w:val="00A10E0B"/>
    <w:rsid w:val="00A11A24"/>
    <w:rsid w:val="00A12CEE"/>
    <w:rsid w:val="00A140AC"/>
    <w:rsid w:val="00A14B8C"/>
    <w:rsid w:val="00A150AE"/>
    <w:rsid w:val="00A15B5C"/>
    <w:rsid w:val="00A160E2"/>
    <w:rsid w:val="00A217A1"/>
    <w:rsid w:val="00A240E7"/>
    <w:rsid w:val="00A306F0"/>
    <w:rsid w:val="00A3185A"/>
    <w:rsid w:val="00A31B9F"/>
    <w:rsid w:val="00A32B6E"/>
    <w:rsid w:val="00A36FB2"/>
    <w:rsid w:val="00A404EC"/>
    <w:rsid w:val="00A51306"/>
    <w:rsid w:val="00A52360"/>
    <w:rsid w:val="00A54A77"/>
    <w:rsid w:val="00A56AD1"/>
    <w:rsid w:val="00A578DA"/>
    <w:rsid w:val="00A57AF7"/>
    <w:rsid w:val="00A60ACB"/>
    <w:rsid w:val="00A63460"/>
    <w:rsid w:val="00A63E10"/>
    <w:rsid w:val="00A641AD"/>
    <w:rsid w:val="00A67096"/>
    <w:rsid w:val="00A67E24"/>
    <w:rsid w:val="00A702A6"/>
    <w:rsid w:val="00A71158"/>
    <w:rsid w:val="00A73D96"/>
    <w:rsid w:val="00A73EF8"/>
    <w:rsid w:val="00A7485E"/>
    <w:rsid w:val="00A7517B"/>
    <w:rsid w:val="00A841CC"/>
    <w:rsid w:val="00A84EA6"/>
    <w:rsid w:val="00A91491"/>
    <w:rsid w:val="00A91CB2"/>
    <w:rsid w:val="00A934A5"/>
    <w:rsid w:val="00A93665"/>
    <w:rsid w:val="00A9372D"/>
    <w:rsid w:val="00A96955"/>
    <w:rsid w:val="00AA100D"/>
    <w:rsid w:val="00AA1456"/>
    <w:rsid w:val="00AA1AE5"/>
    <w:rsid w:val="00AA2EA4"/>
    <w:rsid w:val="00AA5045"/>
    <w:rsid w:val="00AA5D8F"/>
    <w:rsid w:val="00AA5E4F"/>
    <w:rsid w:val="00AB1A09"/>
    <w:rsid w:val="00AB1C78"/>
    <w:rsid w:val="00AB48C3"/>
    <w:rsid w:val="00AB4DF7"/>
    <w:rsid w:val="00AB593D"/>
    <w:rsid w:val="00AB68ED"/>
    <w:rsid w:val="00AB74F6"/>
    <w:rsid w:val="00AC084F"/>
    <w:rsid w:val="00AC36F4"/>
    <w:rsid w:val="00AC3882"/>
    <w:rsid w:val="00AC47CB"/>
    <w:rsid w:val="00AC58E5"/>
    <w:rsid w:val="00AC5B6E"/>
    <w:rsid w:val="00AC6525"/>
    <w:rsid w:val="00AC6DCB"/>
    <w:rsid w:val="00AD0D25"/>
    <w:rsid w:val="00AD1D63"/>
    <w:rsid w:val="00AD2E90"/>
    <w:rsid w:val="00AD2F29"/>
    <w:rsid w:val="00AD3F7E"/>
    <w:rsid w:val="00AD487B"/>
    <w:rsid w:val="00AD7EE8"/>
    <w:rsid w:val="00AE126A"/>
    <w:rsid w:val="00AE179F"/>
    <w:rsid w:val="00AE1848"/>
    <w:rsid w:val="00AE3470"/>
    <w:rsid w:val="00AE35B9"/>
    <w:rsid w:val="00AE6DE8"/>
    <w:rsid w:val="00AE7562"/>
    <w:rsid w:val="00AF0F97"/>
    <w:rsid w:val="00AF169C"/>
    <w:rsid w:val="00AF321D"/>
    <w:rsid w:val="00AF60B3"/>
    <w:rsid w:val="00AF70CC"/>
    <w:rsid w:val="00AF7279"/>
    <w:rsid w:val="00AF73BD"/>
    <w:rsid w:val="00AF78F2"/>
    <w:rsid w:val="00B01FBD"/>
    <w:rsid w:val="00B03601"/>
    <w:rsid w:val="00B05831"/>
    <w:rsid w:val="00B05F4A"/>
    <w:rsid w:val="00B073E3"/>
    <w:rsid w:val="00B123D9"/>
    <w:rsid w:val="00B1373B"/>
    <w:rsid w:val="00B137C9"/>
    <w:rsid w:val="00B176BD"/>
    <w:rsid w:val="00B21D58"/>
    <w:rsid w:val="00B22E58"/>
    <w:rsid w:val="00B2320F"/>
    <w:rsid w:val="00B24782"/>
    <w:rsid w:val="00B25FAF"/>
    <w:rsid w:val="00B26F21"/>
    <w:rsid w:val="00B271FD"/>
    <w:rsid w:val="00B27C65"/>
    <w:rsid w:val="00B32892"/>
    <w:rsid w:val="00B32974"/>
    <w:rsid w:val="00B3393E"/>
    <w:rsid w:val="00B366AF"/>
    <w:rsid w:val="00B36C2D"/>
    <w:rsid w:val="00B40843"/>
    <w:rsid w:val="00B40E5D"/>
    <w:rsid w:val="00B428BC"/>
    <w:rsid w:val="00B4380D"/>
    <w:rsid w:val="00B450C1"/>
    <w:rsid w:val="00B45AE3"/>
    <w:rsid w:val="00B51917"/>
    <w:rsid w:val="00B5210F"/>
    <w:rsid w:val="00B52E76"/>
    <w:rsid w:val="00B5605F"/>
    <w:rsid w:val="00B56736"/>
    <w:rsid w:val="00B573C3"/>
    <w:rsid w:val="00B61536"/>
    <w:rsid w:val="00B653E2"/>
    <w:rsid w:val="00B66089"/>
    <w:rsid w:val="00B66448"/>
    <w:rsid w:val="00B75157"/>
    <w:rsid w:val="00B7595C"/>
    <w:rsid w:val="00B8407E"/>
    <w:rsid w:val="00B85831"/>
    <w:rsid w:val="00B90201"/>
    <w:rsid w:val="00B96F46"/>
    <w:rsid w:val="00B97CC5"/>
    <w:rsid w:val="00BA0662"/>
    <w:rsid w:val="00BA29C4"/>
    <w:rsid w:val="00BA2DD0"/>
    <w:rsid w:val="00BA72B6"/>
    <w:rsid w:val="00BA7A50"/>
    <w:rsid w:val="00BA7D69"/>
    <w:rsid w:val="00BB0BCA"/>
    <w:rsid w:val="00BB28C0"/>
    <w:rsid w:val="00BB3E82"/>
    <w:rsid w:val="00BB5125"/>
    <w:rsid w:val="00BB7F82"/>
    <w:rsid w:val="00BC217C"/>
    <w:rsid w:val="00BC223C"/>
    <w:rsid w:val="00BC6C1E"/>
    <w:rsid w:val="00BD4925"/>
    <w:rsid w:val="00BD55A2"/>
    <w:rsid w:val="00BD6C86"/>
    <w:rsid w:val="00BD7BE4"/>
    <w:rsid w:val="00BD7E55"/>
    <w:rsid w:val="00BE144A"/>
    <w:rsid w:val="00BE1E2B"/>
    <w:rsid w:val="00BE3266"/>
    <w:rsid w:val="00BE34D4"/>
    <w:rsid w:val="00BE7638"/>
    <w:rsid w:val="00BF3C25"/>
    <w:rsid w:val="00BF67DB"/>
    <w:rsid w:val="00BF69DB"/>
    <w:rsid w:val="00BF69DF"/>
    <w:rsid w:val="00C053B6"/>
    <w:rsid w:val="00C069DC"/>
    <w:rsid w:val="00C07CEA"/>
    <w:rsid w:val="00C14625"/>
    <w:rsid w:val="00C156F9"/>
    <w:rsid w:val="00C15D39"/>
    <w:rsid w:val="00C224FA"/>
    <w:rsid w:val="00C23197"/>
    <w:rsid w:val="00C253AA"/>
    <w:rsid w:val="00C268A4"/>
    <w:rsid w:val="00C304AA"/>
    <w:rsid w:val="00C31921"/>
    <w:rsid w:val="00C31AFC"/>
    <w:rsid w:val="00C32B82"/>
    <w:rsid w:val="00C37AC8"/>
    <w:rsid w:val="00C41DCB"/>
    <w:rsid w:val="00C41E0E"/>
    <w:rsid w:val="00C423EF"/>
    <w:rsid w:val="00C4393E"/>
    <w:rsid w:val="00C440D3"/>
    <w:rsid w:val="00C44E50"/>
    <w:rsid w:val="00C450B4"/>
    <w:rsid w:val="00C4553E"/>
    <w:rsid w:val="00C46573"/>
    <w:rsid w:val="00C47A65"/>
    <w:rsid w:val="00C47B23"/>
    <w:rsid w:val="00C572F1"/>
    <w:rsid w:val="00C601A7"/>
    <w:rsid w:val="00C64B61"/>
    <w:rsid w:val="00C65000"/>
    <w:rsid w:val="00C66AC8"/>
    <w:rsid w:val="00C74193"/>
    <w:rsid w:val="00C81573"/>
    <w:rsid w:val="00C817D3"/>
    <w:rsid w:val="00C8367A"/>
    <w:rsid w:val="00C83FA9"/>
    <w:rsid w:val="00C84114"/>
    <w:rsid w:val="00C86C17"/>
    <w:rsid w:val="00C90B9B"/>
    <w:rsid w:val="00C954FA"/>
    <w:rsid w:val="00C956B8"/>
    <w:rsid w:val="00C95FAF"/>
    <w:rsid w:val="00C96C9E"/>
    <w:rsid w:val="00CA190E"/>
    <w:rsid w:val="00CA42B0"/>
    <w:rsid w:val="00CB0672"/>
    <w:rsid w:val="00CB2AFF"/>
    <w:rsid w:val="00CB2E52"/>
    <w:rsid w:val="00CB51D8"/>
    <w:rsid w:val="00CB756C"/>
    <w:rsid w:val="00CC05BC"/>
    <w:rsid w:val="00CC15D0"/>
    <w:rsid w:val="00CC1A1C"/>
    <w:rsid w:val="00CC212A"/>
    <w:rsid w:val="00CC3687"/>
    <w:rsid w:val="00CC3D6E"/>
    <w:rsid w:val="00CC461B"/>
    <w:rsid w:val="00CD18D2"/>
    <w:rsid w:val="00CD4B63"/>
    <w:rsid w:val="00CD6460"/>
    <w:rsid w:val="00CD6E39"/>
    <w:rsid w:val="00CD7777"/>
    <w:rsid w:val="00CD7E48"/>
    <w:rsid w:val="00CE2264"/>
    <w:rsid w:val="00CE41F4"/>
    <w:rsid w:val="00CE4DE3"/>
    <w:rsid w:val="00CE544C"/>
    <w:rsid w:val="00CE5B0F"/>
    <w:rsid w:val="00CE6CF1"/>
    <w:rsid w:val="00CE7608"/>
    <w:rsid w:val="00CF3ACE"/>
    <w:rsid w:val="00CF3AFF"/>
    <w:rsid w:val="00CF4D56"/>
    <w:rsid w:val="00CF629F"/>
    <w:rsid w:val="00D0034C"/>
    <w:rsid w:val="00D01D77"/>
    <w:rsid w:val="00D0257F"/>
    <w:rsid w:val="00D04CDE"/>
    <w:rsid w:val="00D05F16"/>
    <w:rsid w:val="00D06481"/>
    <w:rsid w:val="00D0713B"/>
    <w:rsid w:val="00D1261F"/>
    <w:rsid w:val="00D13F55"/>
    <w:rsid w:val="00D15B04"/>
    <w:rsid w:val="00D16327"/>
    <w:rsid w:val="00D17A87"/>
    <w:rsid w:val="00D217FB"/>
    <w:rsid w:val="00D22223"/>
    <w:rsid w:val="00D2299C"/>
    <w:rsid w:val="00D22E51"/>
    <w:rsid w:val="00D251C7"/>
    <w:rsid w:val="00D267CA"/>
    <w:rsid w:val="00D30D51"/>
    <w:rsid w:val="00D31BF7"/>
    <w:rsid w:val="00D36868"/>
    <w:rsid w:val="00D37BD6"/>
    <w:rsid w:val="00D46F01"/>
    <w:rsid w:val="00D47016"/>
    <w:rsid w:val="00D47050"/>
    <w:rsid w:val="00D53693"/>
    <w:rsid w:val="00D546A2"/>
    <w:rsid w:val="00D55D71"/>
    <w:rsid w:val="00D55D7F"/>
    <w:rsid w:val="00D60E9D"/>
    <w:rsid w:val="00D61C65"/>
    <w:rsid w:val="00D65C4B"/>
    <w:rsid w:val="00D709EB"/>
    <w:rsid w:val="00D71BAE"/>
    <w:rsid w:val="00D737F9"/>
    <w:rsid w:val="00D73FD2"/>
    <w:rsid w:val="00D74402"/>
    <w:rsid w:val="00D75582"/>
    <w:rsid w:val="00D759F2"/>
    <w:rsid w:val="00D76062"/>
    <w:rsid w:val="00D7744E"/>
    <w:rsid w:val="00D77AB8"/>
    <w:rsid w:val="00D84A79"/>
    <w:rsid w:val="00D84DF1"/>
    <w:rsid w:val="00D860AB"/>
    <w:rsid w:val="00D8671A"/>
    <w:rsid w:val="00D9153D"/>
    <w:rsid w:val="00D93404"/>
    <w:rsid w:val="00D953B0"/>
    <w:rsid w:val="00D95E3C"/>
    <w:rsid w:val="00D97E4A"/>
    <w:rsid w:val="00DA014C"/>
    <w:rsid w:val="00DA107F"/>
    <w:rsid w:val="00DA2F3B"/>
    <w:rsid w:val="00DA583B"/>
    <w:rsid w:val="00DA7586"/>
    <w:rsid w:val="00DB0840"/>
    <w:rsid w:val="00DB1038"/>
    <w:rsid w:val="00DB1681"/>
    <w:rsid w:val="00DB1702"/>
    <w:rsid w:val="00DB19EE"/>
    <w:rsid w:val="00DB3E37"/>
    <w:rsid w:val="00DB5EA3"/>
    <w:rsid w:val="00DB7904"/>
    <w:rsid w:val="00DC016E"/>
    <w:rsid w:val="00DC03BF"/>
    <w:rsid w:val="00DC090A"/>
    <w:rsid w:val="00DC174C"/>
    <w:rsid w:val="00DC26FD"/>
    <w:rsid w:val="00DC3B7D"/>
    <w:rsid w:val="00DC462A"/>
    <w:rsid w:val="00DD0FB5"/>
    <w:rsid w:val="00DD3281"/>
    <w:rsid w:val="00DD34F4"/>
    <w:rsid w:val="00DD43F7"/>
    <w:rsid w:val="00DD7BA6"/>
    <w:rsid w:val="00DE38BD"/>
    <w:rsid w:val="00DE508D"/>
    <w:rsid w:val="00DE54DC"/>
    <w:rsid w:val="00DF2557"/>
    <w:rsid w:val="00DF258B"/>
    <w:rsid w:val="00DF2860"/>
    <w:rsid w:val="00DF2A9D"/>
    <w:rsid w:val="00DF5957"/>
    <w:rsid w:val="00DF5D72"/>
    <w:rsid w:val="00DF6174"/>
    <w:rsid w:val="00DF6D9C"/>
    <w:rsid w:val="00DF7CB3"/>
    <w:rsid w:val="00E02B63"/>
    <w:rsid w:val="00E03EF5"/>
    <w:rsid w:val="00E04410"/>
    <w:rsid w:val="00E059F3"/>
    <w:rsid w:val="00E06EF2"/>
    <w:rsid w:val="00E07A11"/>
    <w:rsid w:val="00E106F8"/>
    <w:rsid w:val="00E1101E"/>
    <w:rsid w:val="00E155FA"/>
    <w:rsid w:val="00E17148"/>
    <w:rsid w:val="00E200DC"/>
    <w:rsid w:val="00E20107"/>
    <w:rsid w:val="00E30782"/>
    <w:rsid w:val="00E3122B"/>
    <w:rsid w:val="00E344D7"/>
    <w:rsid w:val="00E34618"/>
    <w:rsid w:val="00E3477F"/>
    <w:rsid w:val="00E364C5"/>
    <w:rsid w:val="00E416C2"/>
    <w:rsid w:val="00E41CB5"/>
    <w:rsid w:val="00E42497"/>
    <w:rsid w:val="00E43D39"/>
    <w:rsid w:val="00E45617"/>
    <w:rsid w:val="00E46E21"/>
    <w:rsid w:val="00E520C8"/>
    <w:rsid w:val="00E55C35"/>
    <w:rsid w:val="00E55EB3"/>
    <w:rsid w:val="00E60887"/>
    <w:rsid w:val="00E61B4E"/>
    <w:rsid w:val="00E61CE5"/>
    <w:rsid w:val="00E62B74"/>
    <w:rsid w:val="00E65C7D"/>
    <w:rsid w:val="00E66614"/>
    <w:rsid w:val="00E666B1"/>
    <w:rsid w:val="00E67FA2"/>
    <w:rsid w:val="00E70C1C"/>
    <w:rsid w:val="00E714C4"/>
    <w:rsid w:val="00E725C6"/>
    <w:rsid w:val="00E7286D"/>
    <w:rsid w:val="00E75067"/>
    <w:rsid w:val="00E7629E"/>
    <w:rsid w:val="00E77E90"/>
    <w:rsid w:val="00E808D4"/>
    <w:rsid w:val="00E8325F"/>
    <w:rsid w:val="00E84A0F"/>
    <w:rsid w:val="00E8668B"/>
    <w:rsid w:val="00E878EA"/>
    <w:rsid w:val="00E90F31"/>
    <w:rsid w:val="00E93632"/>
    <w:rsid w:val="00E94C82"/>
    <w:rsid w:val="00E94DCD"/>
    <w:rsid w:val="00E961A0"/>
    <w:rsid w:val="00E9688A"/>
    <w:rsid w:val="00EA2751"/>
    <w:rsid w:val="00EA3542"/>
    <w:rsid w:val="00EA3F0D"/>
    <w:rsid w:val="00EA41F8"/>
    <w:rsid w:val="00EA45E9"/>
    <w:rsid w:val="00EA7672"/>
    <w:rsid w:val="00EB060E"/>
    <w:rsid w:val="00EB5FC6"/>
    <w:rsid w:val="00EB7AA3"/>
    <w:rsid w:val="00EC34C1"/>
    <w:rsid w:val="00EC38D9"/>
    <w:rsid w:val="00EC5BC8"/>
    <w:rsid w:val="00EC64A5"/>
    <w:rsid w:val="00ED3240"/>
    <w:rsid w:val="00ED6823"/>
    <w:rsid w:val="00ED6BC8"/>
    <w:rsid w:val="00ED7AB2"/>
    <w:rsid w:val="00EE04B5"/>
    <w:rsid w:val="00EE5D79"/>
    <w:rsid w:val="00EE7F2D"/>
    <w:rsid w:val="00EF2841"/>
    <w:rsid w:val="00EF28C5"/>
    <w:rsid w:val="00EF5386"/>
    <w:rsid w:val="00EF6B8B"/>
    <w:rsid w:val="00EF6E5F"/>
    <w:rsid w:val="00EF7E5F"/>
    <w:rsid w:val="00F0090F"/>
    <w:rsid w:val="00F01336"/>
    <w:rsid w:val="00F01643"/>
    <w:rsid w:val="00F0487F"/>
    <w:rsid w:val="00F04A1E"/>
    <w:rsid w:val="00F04B69"/>
    <w:rsid w:val="00F10183"/>
    <w:rsid w:val="00F138B9"/>
    <w:rsid w:val="00F14C1C"/>
    <w:rsid w:val="00F20574"/>
    <w:rsid w:val="00F227B0"/>
    <w:rsid w:val="00F24006"/>
    <w:rsid w:val="00F24A87"/>
    <w:rsid w:val="00F25BA1"/>
    <w:rsid w:val="00F25C5C"/>
    <w:rsid w:val="00F27BAB"/>
    <w:rsid w:val="00F3109A"/>
    <w:rsid w:val="00F328EF"/>
    <w:rsid w:val="00F329F2"/>
    <w:rsid w:val="00F32FB5"/>
    <w:rsid w:val="00F340ED"/>
    <w:rsid w:val="00F348F1"/>
    <w:rsid w:val="00F36B3A"/>
    <w:rsid w:val="00F3738D"/>
    <w:rsid w:val="00F3767D"/>
    <w:rsid w:val="00F37C9B"/>
    <w:rsid w:val="00F41324"/>
    <w:rsid w:val="00F422C9"/>
    <w:rsid w:val="00F42D07"/>
    <w:rsid w:val="00F44D4A"/>
    <w:rsid w:val="00F453F8"/>
    <w:rsid w:val="00F45D34"/>
    <w:rsid w:val="00F474A1"/>
    <w:rsid w:val="00F47E2E"/>
    <w:rsid w:val="00F50732"/>
    <w:rsid w:val="00F51FF8"/>
    <w:rsid w:val="00F55395"/>
    <w:rsid w:val="00F55FB4"/>
    <w:rsid w:val="00F56AA4"/>
    <w:rsid w:val="00F611B7"/>
    <w:rsid w:val="00F651F1"/>
    <w:rsid w:val="00F653AE"/>
    <w:rsid w:val="00F67CA5"/>
    <w:rsid w:val="00F72B80"/>
    <w:rsid w:val="00F7395F"/>
    <w:rsid w:val="00F74B29"/>
    <w:rsid w:val="00F75256"/>
    <w:rsid w:val="00F7620C"/>
    <w:rsid w:val="00F768A2"/>
    <w:rsid w:val="00F77165"/>
    <w:rsid w:val="00F815D1"/>
    <w:rsid w:val="00F83410"/>
    <w:rsid w:val="00F94C5F"/>
    <w:rsid w:val="00F95A1C"/>
    <w:rsid w:val="00F96EBB"/>
    <w:rsid w:val="00FA0994"/>
    <w:rsid w:val="00FA22B2"/>
    <w:rsid w:val="00FA6079"/>
    <w:rsid w:val="00FB0E59"/>
    <w:rsid w:val="00FB11C4"/>
    <w:rsid w:val="00FB47DE"/>
    <w:rsid w:val="00FB57ED"/>
    <w:rsid w:val="00FC40C4"/>
    <w:rsid w:val="00FC4829"/>
    <w:rsid w:val="00FC5700"/>
    <w:rsid w:val="00FD17FC"/>
    <w:rsid w:val="00FD1D19"/>
    <w:rsid w:val="00FD2816"/>
    <w:rsid w:val="00FD4278"/>
    <w:rsid w:val="00FD45E6"/>
    <w:rsid w:val="00FD54D6"/>
    <w:rsid w:val="00FD5721"/>
    <w:rsid w:val="00FD73BB"/>
    <w:rsid w:val="00FD77B0"/>
    <w:rsid w:val="00FD7C68"/>
    <w:rsid w:val="00FE55A1"/>
    <w:rsid w:val="00FE5669"/>
    <w:rsid w:val="00FE58DF"/>
    <w:rsid w:val="00FE66C5"/>
    <w:rsid w:val="00FF1C2F"/>
    <w:rsid w:val="00FF23A4"/>
    <w:rsid w:val="00FF2830"/>
    <w:rsid w:val="00FF47C6"/>
    <w:rsid w:val="00FF5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BCE"/>
    <w:pPr>
      <w:spacing w:after="200"/>
      <w:jc w:val="center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348F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F348F1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348F1"/>
    <w:pPr>
      <w:ind w:left="720"/>
      <w:contextualSpacing/>
    </w:pPr>
  </w:style>
  <w:style w:type="paragraph" w:customStyle="1" w:styleId="ConsPlusTitle">
    <w:name w:val="ConsPlusTitle"/>
    <w:uiPriority w:val="99"/>
    <w:rsid w:val="007F5B4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294</Words>
  <Characters>1680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2012-09-17T01:40:00Z</cp:lastPrinted>
  <dcterms:created xsi:type="dcterms:W3CDTF">2012-09-17T01:33:00Z</dcterms:created>
  <dcterms:modified xsi:type="dcterms:W3CDTF">2012-09-18T02:05:00Z</dcterms:modified>
</cp:coreProperties>
</file>